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11062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876C97" w:rsidRDefault="0081531C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110620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876C97">
        <w:rPr>
          <w:rFonts w:ascii="TH SarabunPSK" w:hAnsi="TH SarabunPSK" w:cs="TH SarabunPSK"/>
          <w:sz w:val="30"/>
          <w:szCs w:val="30"/>
          <w:cs/>
        </w:rPr>
        <w:t>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A45BCE" w:rsidP="00110620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775AFF" w:rsidTr="00053D3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053D36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8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053D36">
        <w:trPr>
          <w:trHeight w:val="679"/>
        </w:trPr>
        <w:tc>
          <w:tcPr>
            <w:tcW w:w="3710" w:type="dxa"/>
          </w:tcPr>
          <w:p w:rsidR="004125F7" w:rsidRPr="003B412E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(ภายในหรือภายนอก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F01F4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139" w:type="dxa"/>
          </w:tcPr>
          <w:p w:rsidR="004125F7" w:rsidRPr="003B412E" w:rsidRDefault="00D51FAE" w:rsidP="005123E1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</w:t>
            </w:r>
            <w:r w:rsidR="004125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5123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  <w:bookmarkStart w:id="0" w:name="_GoBack"/>
            <w:bookmarkEnd w:id="0"/>
          </w:p>
        </w:tc>
        <w:tc>
          <w:tcPr>
            <w:tcW w:w="1417" w:type="dxa"/>
          </w:tcPr>
          <w:p w:rsidR="004125F7" w:rsidRPr="003B412E" w:rsidRDefault="00593202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25F7" w:rsidRDefault="00AE0476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TH SarabunPSK" w:eastAsia="Cordia New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388" w:type="dxa"/>
          </w:tcPr>
          <w:p w:rsidR="004125F7" w:rsidRDefault="00593202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C91314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74D" w:rsidRDefault="00CA274D">
      <w:r>
        <w:separator/>
      </w:r>
    </w:p>
  </w:endnote>
  <w:endnote w:type="continuationSeparator" w:id="0">
    <w:p w:rsidR="00CA274D" w:rsidRDefault="00CA2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4E5" w:rsidRDefault="00FC54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4E5" w:rsidRDefault="00FC5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74D" w:rsidRDefault="00CA274D">
      <w:r>
        <w:separator/>
      </w:r>
    </w:p>
  </w:footnote>
  <w:footnote w:type="continuationSeparator" w:id="0">
    <w:p w:rsidR="00CA274D" w:rsidRDefault="00CA2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4E5" w:rsidRDefault="00FC54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54E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54E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4E5" w:rsidRDefault="00FC54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3D36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620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C34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76C6"/>
    <w:rsid w:val="00325F74"/>
    <w:rsid w:val="00326426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068AB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123E1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93202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3417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E0476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32F8"/>
    <w:rsid w:val="00C7208E"/>
    <w:rsid w:val="00C76612"/>
    <w:rsid w:val="00C91314"/>
    <w:rsid w:val="00CA274D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B2C4E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C54E5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864F8-B36C-492C-8870-46A0F6B4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47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33</cp:revision>
  <cp:lastPrinted>2015-01-19T07:15:00Z</cp:lastPrinted>
  <dcterms:created xsi:type="dcterms:W3CDTF">2017-01-06T01:59:00Z</dcterms:created>
  <dcterms:modified xsi:type="dcterms:W3CDTF">2018-02-01T09:21:00Z</dcterms:modified>
</cp:coreProperties>
</file>